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7C3C3" w14:textId="77777777" w:rsidR="00CC7F77" w:rsidRDefault="00CC7F77" w:rsidP="00CC7F77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Henry PYDDYLL</w:t>
      </w:r>
      <w:r>
        <w:rPr>
          <w:rFonts w:cs="Times New Roman"/>
          <w:szCs w:val="24"/>
          <w:lang w:val="en-GB"/>
        </w:rPr>
        <w:t xml:space="preserve">      (fl.1484)</w:t>
      </w:r>
    </w:p>
    <w:p w14:paraId="5A0DE974" w14:textId="77777777" w:rsidR="00CC7F77" w:rsidRDefault="00CC7F77" w:rsidP="00CC7F77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of Bristol. Brasier.</w:t>
      </w:r>
    </w:p>
    <w:p w14:paraId="62C1EA45" w14:textId="77777777" w:rsidR="00CC7F77" w:rsidRDefault="00CC7F77" w:rsidP="00CC7F77">
      <w:pPr>
        <w:pStyle w:val="NoSpacing"/>
        <w:jc w:val="both"/>
        <w:rPr>
          <w:rFonts w:cs="Times New Roman"/>
          <w:szCs w:val="24"/>
          <w:lang w:val="en-GB"/>
        </w:rPr>
      </w:pPr>
    </w:p>
    <w:p w14:paraId="44453ED2" w14:textId="77777777" w:rsidR="00CC7F77" w:rsidRDefault="00CC7F77" w:rsidP="00CC7F77">
      <w:pPr>
        <w:pStyle w:val="NoSpacing"/>
        <w:jc w:val="both"/>
        <w:rPr>
          <w:rFonts w:cs="Times New Roman"/>
          <w:szCs w:val="24"/>
          <w:lang w:val="en-GB"/>
        </w:rPr>
      </w:pPr>
    </w:p>
    <w:p w14:paraId="2F87CB64" w14:textId="7A6C080D" w:rsidR="00CC7F77" w:rsidRDefault="00CC7F77" w:rsidP="00CC7F77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1484</w:t>
      </w:r>
      <w:r>
        <w:rPr>
          <w:rFonts w:cs="Times New Roman"/>
          <w:szCs w:val="24"/>
          <w:lang w:val="en-GB"/>
        </w:rPr>
        <w:tab/>
      </w:r>
      <w:r w:rsidR="00A40437">
        <w:rPr>
          <w:rFonts w:cs="Times New Roman"/>
          <w:szCs w:val="24"/>
          <w:lang w:val="en-GB"/>
        </w:rPr>
        <w:t>Robert Cobbold</w:t>
      </w:r>
      <w:r>
        <w:rPr>
          <w:rFonts w:cs="Times New Roman"/>
          <w:szCs w:val="24"/>
          <w:lang w:val="en-GB"/>
        </w:rPr>
        <w:t>(q.v.) brought a plaint of debt against him,</w:t>
      </w:r>
    </w:p>
    <w:p w14:paraId="079291A6" w14:textId="77777777" w:rsidR="00CC7F77" w:rsidRDefault="00CC7F77" w:rsidP="00CC7F77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>Nicholas Tyler of Bristol(q.v.) and Robert Asshe of Bristol(q.v.).</w:t>
      </w:r>
    </w:p>
    <w:p w14:paraId="1CEA4A60" w14:textId="77777777" w:rsidR="00CC7F77" w:rsidRDefault="00CC7F77" w:rsidP="00CC7F77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( </w:t>
      </w:r>
      <w:hyperlink r:id="rId6" w:history="1">
        <w:r>
          <w:rPr>
            <w:rStyle w:val="Hyperlink"/>
            <w:rFonts w:cs="Times New Roman"/>
            <w:szCs w:val="24"/>
            <w:lang w:val="en-GB"/>
          </w:rPr>
          <w:t>https://waalt.uh.edu/index.php/CP40/887</w:t>
        </w:r>
      </w:hyperlink>
      <w:r>
        <w:rPr>
          <w:rFonts w:cs="Times New Roman"/>
          <w:szCs w:val="24"/>
          <w:lang w:val="en-GB"/>
        </w:rPr>
        <w:t xml:space="preserve"> )  [Michaelmas Term]</w:t>
      </w:r>
    </w:p>
    <w:p w14:paraId="6333F9C6" w14:textId="77777777" w:rsidR="00CC7F77" w:rsidRDefault="00CC7F77" w:rsidP="00CC7F77">
      <w:pPr>
        <w:pStyle w:val="NoSpacing"/>
        <w:jc w:val="both"/>
        <w:rPr>
          <w:rFonts w:cs="Times New Roman"/>
          <w:szCs w:val="24"/>
          <w:lang w:val="en-GB"/>
        </w:rPr>
      </w:pPr>
    </w:p>
    <w:p w14:paraId="5C0203E9" w14:textId="77777777" w:rsidR="00CC7F77" w:rsidRDefault="00CC7F77" w:rsidP="00CC7F77">
      <w:pPr>
        <w:pStyle w:val="NoSpacing"/>
        <w:jc w:val="both"/>
        <w:rPr>
          <w:rFonts w:cs="Times New Roman"/>
          <w:szCs w:val="24"/>
          <w:lang w:val="en-GB"/>
        </w:rPr>
      </w:pPr>
    </w:p>
    <w:p w14:paraId="545CD976" w14:textId="77777777" w:rsidR="00CC7F77" w:rsidRDefault="00CC7F77" w:rsidP="00CC7F77">
      <w:pPr>
        <w:pStyle w:val="NoSpacing"/>
        <w:jc w:val="both"/>
        <w:rPr>
          <w:rFonts w:cs="Times New Roman"/>
          <w:szCs w:val="24"/>
          <w:lang w:val="en-GB"/>
        </w:rPr>
      </w:pPr>
    </w:p>
    <w:p w14:paraId="090F5937" w14:textId="77777777" w:rsidR="00CC7F77" w:rsidRDefault="00CC7F77" w:rsidP="00CC7F77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1 February 2024</w:t>
      </w:r>
    </w:p>
    <w:p w14:paraId="5901B27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0C6425" w14:textId="77777777" w:rsidR="00CC7F77" w:rsidRDefault="00CC7F77" w:rsidP="009139A6">
      <w:r>
        <w:separator/>
      </w:r>
    </w:p>
  </w:endnote>
  <w:endnote w:type="continuationSeparator" w:id="0">
    <w:p w14:paraId="58391D80" w14:textId="77777777" w:rsidR="00CC7F77" w:rsidRDefault="00CC7F7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E65D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1463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4E3E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073D1D" w14:textId="77777777" w:rsidR="00CC7F77" w:rsidRDefault="00CC7F77" w:rsidP="009139A6">
      <w:r>
        <w:separator/>
      </w:r>
    </w:p>
  </w:footnote>
  <w:footnote w:type="continuationSeparator" w:id="0">
    <w:p w14:paraId="1F04DAF1" w14:textId="77777777" w:rsidR="00CC7F77" w:rsidRDefault="00CC7F7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4662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4BFD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449F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F77"/>
    <w:rsid w:val="000666E0"/>
    <w:rsid w:val="002510B7"/>
    <w:rsid w:val="005C130B"/>
    <w:rsid w:val="00826F5C"/>
    <w:rsid w:val="009139A6"/>
    <w:rsid w:val="009448BB"/>
    <w:rsid w:val="00947624"/>
    <w:rsid w:val="00A3176C"/>
    <w:rsid w:val="00A40437"/>
    <w:rsid w:val="00AE65F8"/>
    <w:rsid w:val="00BA00AB"/>
    <w:rsid w:val="00CB4ED9"/>
    <w:rsid w:val="00CC7F77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65B4FD"/>
  <w15:chartTrackingRefBased/>
  <w15:docId w15:val="{D7B2AEF2-5552-4C1C-ABDD-DE5DF7886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C7F7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8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cp:lastPrinted>2024-02-02T11:23:00Z</cp:lastPrinted>
  <dcterms:created xsi:type="dcterms:W3CDTF">2024-02-02T11:23:00Z</dcterms:created>
  <dcterms:modified xsi:type="dcterms:W3CDTF">2024-02-02T11:26:00Z</dcterms:modified>
</cp:coreProperties>
</file>